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CEDF7" w14:textId="1B345556" w:rsidR="00DC5F37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C6554C">
        <w:rPr>
          <w:rFonts w:cs="Arial"/>
          <w:b/>
          <w:sz w:val="24"/>
          <w:szCs w:val="24"/>
        </w:rPr>
        <w:t>106</w:t>
      </w:r>
      <w:r>
        <w:rPr>
          <w:b/>
          <w:i/>
          <w:sz w:val="28"/>
        </w:rPr>
        <w:tab/>
        <w:t>R5-2</w:t>
      </w:r>
      <w:r w:rsidR="00C6554C">
        <w:rPr>
          <w:rFonts w:eastAsia="SimSun"/>
          <w:b/>
          <w:i/>
          <w:sz w:val="28"/>
          <w:lang w:val="en-US" w:eastAsia="zh-CN"/>
        </w:rPr>
        <w:t>5</w:t>
      </w:r>
      <w:r w:rsidR="00190E33">
        <w:rPr>
          <w:rFonts w:eastAsia="SimSun"/>
          <w:b/>
          <w:i/>
          <w:sz w:val="28"/>
          <w:lang w:val="en-US" w:eastAsia="zh-CN"/>
        </w:rPr>
        <w:t>0238</w:t>
      </w:r>
    </w:p>
    <w:p w14:paraId="2B611652" w14:textId="5FBDFF0D" w:rsidR="00C6554C" w:rsidRDefault="00C6554C" w:rsidP="00C6554C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C6554C">
        <w:rPr>
          <w:rFonts w:cs="Arial"/>
          <w:bCs/>
          <w:sz w:val="24"/>
          <w:lang w:val="it-IT"/>
        </w:rPr>
        <w:t xml:space="preserve">Athens, Greece, 17 - </w:t>
      </w:r>
      <w:r w:rsidRPr="00C6554C">
        <w:rPr>
          <w:rFonts w:cs="Arial"/>
          <w:bCs/>
          <w:sz w:val="24"/>
          <w:lang w:val="it-IT"/>
        </w:rPr>
        <w:fldChar w:fldCharType="begin"/>
      </w:r>
      <w:r w:rsidRPr="00C6554C">
        <w:rPr>
          <w:rFonts w:cs="Arial"/>
          <w:bCs/>
          <w:sz w:val="24"/>
          <w:lang w:val="it-IT"/>
        </w:rPr>
        <w:instrText xml:space="preserve"> DOCPROPERTY  EndDate  \* MERGEFORMAT </w:instrText>
      </w:r>
      <w:r w:rsidRPr="00C6554C">
        <w:rPr>
          <w:rFonts w:cs="Arial"/>
          <w:bCs/>
          <w:sz w:val="24"/>
          <w:lang w:val="it-IT"/>
        </w:rPr>
        <w:fldChar w:fldCharType="separate"/>
      </w:r>
      <w:r w:rsidRPr="00C6554C">
        <w:rPr>
          <w:rFonts w:cs="Arial"/>
          <w:bCs/>
          <w:sz w:val="24"/>
          <w:lang w:val="it-IT"/>
        </w:rPr>
        <w:t>21 Feb 2025</w:t>
      </w:r>
      <w:r w:rsidRPr="00C6554C">
        <w:rPr>
          <w:rFonts w:cs="Arial"/>
          <w:bCs/>
          <w:sz w:val="24"/>
          <w:lang w:val="it-IT"/>
        </w:rPr>
        <w:fldChar w:fldCharType="end"/>
      </w:r>
    </w:p>
    <w:p w14:paraId="662221CD" w14:textId="46A20A7A" w:rsidR="00DC5F37" w:rsidRDefault="00DC5F37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DC5F37" w14:paraId="772B9A6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7A617" w14:textId="77777777" w:rsidR="00DC5F37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11</w:t>
            </w:r>
            <w:r>
              <w:rPr>
                <w:i/>
                <w:sz w:val="14"/>
              </w:rPr>
              <w:t>.0</w:t>
            </w:r>
          </w:p>
        </w:tc>
      </w:tr>
      <w:tr w:rsidR="00DC5F37" w14:paraId="6808C5E0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E172" w14:textId="77777777" w:rsidR="00DC5F37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DC5F37" w14:paraId="12718638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339C1F0F" w14:textId="77777777" w:rsidR="00DC5F37" w:rsidRDefault="00DC5F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07603F85" w14:textId="77777777" w:rsidR="00DC5F37" w:rsidRDefault="00DC5F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5F37" w14:paraId="181E5F6C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36CEF6" w14:textId="77777777" w:rsidR="00DC5F3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E8B2F" w14:textId="4CFA6FF0" w:rsidR="00DC5F37" w:rsidRDefault="00000000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C6554C" w:rsidRPr="00C6554C">
              <w:t>NR FR1 FDD UL-MIMO bands n13, n26</w:t>
            </w:r>
          </w:p>
        </w:tc>
      </w:tr>
      <w:tr w:rsidR="00DC5F37" w14:paraId="18CF3302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03F6170" w14:textId="77777777" w:rsidR="00DC5F37" w:rsidRDefault="00DC5F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7A89F028" w14:textId="77777777" w:rsidR="00DC5F37" w:rsidRDefault="00DC5F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5F37" w14:paraId="6D522168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E48C98" w14:textId="77777777" w:rsidR="00DC5F3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5DF29E40" w14:textId="10E129C4" w:rsidR="00DC5F37" w:rsidRDefault="00C6554C">
            <w:pPr>
              <w:pStyle w:val="CRCoverPage"/>
              <w:spacing w:after="0"/>
              <w:ind w:left="100"/>
            </w:pPr>
            <w:r>
              <w:t>Nokia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FADE0D4" w14:textId="77777777" w:rsidR="00DC5F37" w:rsidRDefault="00DC5F3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C970E38" w14:textId="77777777" w:rsidR="00DC5F37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092EB9" w14:textId="098C8B93" w:rsidR="00DC5F37" w:rsidRDefault="00C6554C">
            <w:pPr>
              <w:pStyle w:val="CRCoverPage"/>
              <w:spacing w:after="0"/>
              <w:ind w:left="100"/>
            </w:pPr>
            <w:r w:rsidRPr="00D217F2">
              <w:rPr>
                <w:noProof/>
              </w:rPr>
              <w:fldChar w:fldCharType="begin"/>
            </w:r>
            <w:r w:rsidRPr="00D217F2">
              <w:rPr>
                <w:noProof/>
              </w:rPr>
              <w:instrText xml:space="preserve"> DOCPROPERTY  ResDate  \* MERGEFORMAT </w:instrText>
            </w:r>
            <w:r w:rsidRPr="00D217F2">
              <w:rPr>
                <w:noProof/>
              </w:rPr>
              <w:fldChar w:fldCharType="separate"/>
            </w:r>
            <w:r w:rsidRPr="00D217F2">
              <w:rPr>
                <w:noProof/>
              </w:rPr>
              <w:t>2025-0</w:t>
            </w:r>
            <w:r w:rsidR="0066174A" w:rsidRPr="00D217F2">
              <w:rPr>
                <w:noProof/>
              </w:rPr>
              <w:t>2</w:t>
            </w:r>
            <w:r w:rsidRPr="00D217F2">
              <w:rPr>
                <w:noProof/>
              </w:rPr>
              <w:t>-</w:t>
            </w:r>
            <w:r w:rsidRPr="00D217F2">
              <w:rPr>
                <w:noProof/>
              </w:rPr>
              <w:fldChar w:fldCharType="end"/>
            </w:r>
            <w:r w:rsidRPr="00D217F2">
              <w:rPr>
                <w:noProof/>
              </w:rPr>
              <w:t>2</w:t>
            </w:r>
            <w:r w:rsidR="0066174A" w:rsidRPr="00D217F2">
              <w:rPr>
                <w:noProof/>
              </w:rPr>
              <w:t>0</w:t>
            </w:r>
          </w:p>
        </w:tc>
      </w:tr>
    </w:tbl>
    <w:p w14:paraId="02D88773" w14:textId="77777777" w:rsidR="00DC5F37" w:rsidRDefault="00DC5F37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DC5F37" w14:paraId="79DF6A3E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7D0F336" w14:textId="77777777" w:rsidR="00DC5F37" w:rsidRDefault="00DC5F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60F2D72" w14:textId="77777777" w:rsidR="00DC5F37" w:rsidRDefault="00DC5F37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F3C30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1DC4EC1C" w14:textId="77777777" w:rsidR="00DC5F37" w:rsidRDefault="00DC5F37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2AC97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9C3DC18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C5F37" w14:paraId="4AE3966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AFBD173" w14:textId="77777777" w:rsidR="00DC5F37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99EE53E" w14:textId="77777777" w:rsidR="00DC5F37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CD6BC4" w14:textId="478D0CE2" w:rsidR="00DC5F37" w:rsidRDefault="00C655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66AC1BF0" w14:textId="77777777" w:rsidR="00DC5F3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B8A8F1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360ED4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C5F37" w14:paraId="3911599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80EFBBD" w14:textId="77777777" w:rsidR="00DC5F37" w:rsidRDefault="00DC5F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1DC4C38" w14:textId="77777777" w:rsidR="00DC5F37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64A98E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C982AD" w14:textId="77777777" w:rsidR="00DC5F37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A71BBD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DFE2EC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C5F37" w14:paraId="7122562A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9A6D83C" w14:textId="77777777" w:rsidR="00DC5F37" w:rsidRDefault="00DC5F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0C26298" w14:textId="77777777" w:rsidR="00DC5F37" w:rsidRDefault="00DC5F37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D312A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8641131" w14:textId="77777777" w:rsidR="00DC5F37" w:rsidRDefault="00DC5F37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4653B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7DC7FDF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C5F37" w14:paraId="7528143F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D508663" w14:textId="77777777" w:rsidR="00DC5F37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5406AFE" w14:textId="77777777" w:rsidR="00DC5F37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5562BF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BA165F" w14:textId="77777777" w:rsidR="00DC5F37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F92450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F2D6D1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C5F37" w14:paraId="0BA1991A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D9DACB3" w14:textId="77777777" w:rsidR="00DC5F37" w:rsidRDefault="00DC5F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4F71396" w14:textId="77777777" w:rsidR="00DC5F37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B7430C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94103A" w14:textId="77777777" w:rsidR="00DC5F37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3F7E5A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DF1125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C5F37" w14:paraId="08342D8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17B3A0F" w14:textId="77777777" w:rsidR="00DC5F37" w:rsidRDefault="00DC5F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F6F3374" w14:textId="77777777" w:rsidR="00DC5F37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15D975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444222" w14:textId="77777777" w:rsidR="00DC5F37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A9EA05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83893A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C5F37" w14:paraId="5B4896D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4C30AAD" w14:textId="77777777" w:rsidR="00DC5F37" w:rsidRDefault="00DC5F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97D7400" w14:textId="77777777" w:rsidR="00DC5F37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D80615" w14:textId="2F55260F" w:rsidR="00DC5F37" w:rsidRDefault="00C655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6E248D" w14:textId="77777777" w:rsidR="00DC5F37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7D15A9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B49F1A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C5F37" w14:paraId="5E73397A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ACE98D6" w14:textId="77777777" w:rsidR="00DC5F37" w:rsidRDefault="00DC5F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2C9F31B" w14:textId="77777777" w:rsidR="00DC5F37" w:rsidRDefault="00DC5F37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0107A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404DE9B" w14:textId="77777777" w:rsidR="00DC5F37" w:rsidRDefault="00DC5F37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CA252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04BFE9A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C5F37" w14:paraId="0485CA0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570EDDE" w14:textId="77777777" w:rsidR="00DC5F37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8620A61" w14:textId="77777777" w:rsidR="00DC5F37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3515F0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9764D7" w14:textId="77777777" w:rsidR="00DC5F37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045EFA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BC729E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C5F37" w14:paraId="18D883C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BA52679" w14:textId="77777777" w:rsidR="00DC5F37" w:rsidRDefault="00DC5F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9C1A9F4" w14:textId="77777777" w:rsidR="00DC5F37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A1BFC0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45CE84" w14:textId="77777777" w:rsidR="00DC5F37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106668" w14:textId="09341D4F" w:rsidR="00DC5F37" w:rsidRDefault="00C655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35966B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C5F37" w14:paraId="17FA4D1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5443B57" w14:textId="77777777" w:rsidR="00DC5F37" w:rsidRDefault="00DC5F3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65A54E79" w14:textId="77777777" w:rsidR="00DC5F37" w:rsidRDefault="00DC5F37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1C057F1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AFA862E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C5F37" w14:paraId="51FC4158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86BE535" w14:textId="77777777" w:rsidR="00DC5F37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5E452680" w14:textId="77777777" w:rsidR="00DC5F37" w:rsidRDefault="00DC5F3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DE2ED45" w14:textId="77777777" w:rsidR="00DC5F37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25B531B5" w14:textId="54C292F8" w:rsidR="00DC5F37" w:rsidRDefault="00C6554C">
            <w:pPr>
              <w:pStyle w:val="CRCoverPage"/>
              <w:spacing w:after="0"/>
              <w:rPr>
                <w:b/>
                <w:caps/>
              </w:rPr>
            </w:pPr>
            <w:r w:rsidRPr="00855A1B">
              <w:t xml:space="preserve">NR FR1 FDD </w:t>
            </w:r>
            <w:r>
              <w:t>UL-MIMO bands n13, n26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40A4BA" w14:textId="77777777" w:rsidR="00DC5F37" w:rsidRDefault="00DC5F37">
            <w:pPr>
              <w:pStyle w:val="CRCoverPage"/>
              <w:spacing w:after="0"/>
            </w:pPr>
          </w:p>
        </w:tc>
      </w:tr>
      <w:tr w:rsidR="00DC5F37" w14:paraId="16227887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563BBA3" w14:textId="77777777" w:rsidR="00DC5F37" w:rsidRDefault="00DC5F3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6E2240EA" w14:textId="77777777" w:rsidR="00DC5F37" w:rsidRDefault="00DC5F37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3215602" w14:textId="77777777" w:rsidR="00DC5F37" w:rsidRDefault="00DC5F37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20ED4E17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D98725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C5F37" w14:paraId="68BD274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3767D9A" w14:textId="77777777" w:rsidR="00DC5F37" w:rsidRDefault="00DC5F3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33BD5D61" w14:textId="77777777" w:rsidR="00DC5F37" w:rsidRDefault="00DC5F37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02B42351" w14:textId="77777777" w:rsidR="00DC5F37" w:rsidRDefault="00DC5F37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B7C11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5A93875F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C5F37" w14:paraId="188DB63D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B986127" w14:textId="77777777" w:rsidR="00DC5F37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5FD3DBE6" w14:textId="77777777" w:rsidR="00DC5F37" w:rsidRDefault="00DC5F3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5DA7F260" w14:textId="77777777" w:rsidR="00DC5F37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0A3554" w14:textId="77777777" w:rsidR="00DC5F37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AC92F0" w14:textId="77777777" w:rsidR="00DC5F37" w:rsidRDefault="00DC5F37">
            <w:pPr>
              <w:pStyle w:val="CRCoverPage"/>
              <w:spacing w:after="0"/>
            </w:pPr>
          </w:p>
        </w:tc>
      </w:tr>
      <w:tr w:rsidR="00DC5F37" w14:paraId="21799018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F950CB8" w14:textId="77777777" w:rsidR="00DC5F37" w:rsidRDefault="00DC5F3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6415980D" w14:textId="77777777" w:rsidR="00DC5F37" w:rsidRDefault="00DC5F37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B77272E" w14:textId="77777777" w:rsidR="00DC5F37" w:rsidRDefault="00DC5F37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6DE3D" w14:textId="77777777" w:rsidR="00DC5F37" w:rsidRDefault="00DC5F37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88B6D" w14:textId="77777777" w:rsidR="00DC5F37" w:rsidRDefault="00DC5F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4F99A4BC" w14:textId="77777777" w:rsidR="00DC5F37" w:rsidRDefault="00DC5F37">
      <w:pPr>
        <w:pStyle w:val="CRCoverPage"/>
        <w:rPr>
          <w:lang w:val="en-US"/>
        </w:rPr>
      </w:pPr>
    </w:p>
    <w:sectPr w:rsidR="00DC5F37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2375B" w14:textId="77777777" w:rsidR="00871FE4" w:rsidRDefault="00871FE4">
      <w:pPr>
        <w:spacing w:after="0"/>
      </w:pPr>
      <w:r>
        <w:separator/>
      </w:r>
    </w:p>
  </w:endnote>
  <w:endnote w:type="continuationSeparator" w:id="0">
    <w:p w14:paraId="60D0B1CE" w14:textId="77777777" w:rsidR="00871FE4" w:rsidRDefault="00871F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A4A37" w14:textId="77777777" w:rsidR="00DC5F37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734D8" w14:textId="77777777" w:rsidR="00871FE4" w:rsidRDefault="00871FE4">
      <w:pPr>
        <w:spacing w:after="0"/>
      </w:pPr>
      <w:r>
        <w:separator/>
      </w:r>
    </w:p>
  </w:footnote>
  <w:footnote w:type="continuationSeparator" w:id="0">
    <w:p w14:paraId="711E993A" w14:textId="77777777" w:rsidR="00871FE4" w:rsidRDefault="00871FE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6885B" w14:textId="77777777" w:rsidR="00DC5F37" w:rsidRDefault="00DC5F37">
    <w:pPr>
      <w:pStyle w:val="Header"/>
    </w:pPr>
  </w:p>
  <w:p w14:paraId="36D9D131" w14:textId="77777777" w:rsidR="00DC5F37" w:rsidRDefault="00DC5F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529293684">
    <w:abstractNumId w:val="3"/>
  </w:num>
  <w:num w:numId="2" w16cid:durableId="772171655">
    <w:abstractNumId w:val="5"/>
  </w:num>
  <w:num w:numId="3" w16cid:durableId="80757979">
    <w:abstractNumId w:val="1"/>
  </w:num>
  <w:num w:numId="4" w16cid:durableId="504243230">
    <w:abstractNumId w:val="4"/>
  </w:num>
  <w:num w:numId="5" w16cid:durableId="1161459907">
    <w:abstractNumId w:val="14"/>
  </w:num>
  <w:num w:numId="6" w16cid:durableId="247203871">
    <w:abstractNumId w:val="2"/>
  </w:num>
  <w:num w:numId="7" w16cid:durableId="31271379">
    <w:abstractNumId w:val="10"/>
  </w:num>
  <w:num w:numId="8" w16cid:durableId="1070688793">
    <w:abstractNumId w:val="7"/>
  </w:num>
  <w:num w:numId="9" w16cid:durableId="759521693">
    <w:abstractNumId w:val="13"/>
  </w:num>
  <w:num w:numId="10" w16cid:durableId="442504780">
    <w:abstractNumId w:val="15"/>
  </w:num>
  <w:num w:numId="11" w16cid:durableId="565411413">
    <w:abstractNumId w:val="16"/>
  </w:num>
  <w:num w:numId="12" w16cid:durableId="203255066">
    <w:abstractNumId w:val="8"/>
  </w:num>
  <w:num w:numId="13" w16cid:durableId="1083647781">
    <w:abstractNumId w:val="9"/>
  </w:num>
  <w:num w:numId="14" w16cid:durableId="582370729">
    <w:abstractNumId w:val="6"/>
  </w:num>
  <w:num w:numId="15" w16cid:durableId="2027096547">
    <w:abstractNumId w:val="12"/>
  </w:num>
  <w:num w:numId="16" w16cid:durableId="331032790">
    <w:abstractNumId w:val="0"/>
  </w:num>
  <w:num w:numId="17" w16cid:durableId="8634035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45B5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0E33"/>
    <w:rsid w:val="00193F85"/>
    <w:rsid w:val="00194277"/>
    <w:rsid w:val="0019620D"/>
    <w:rsid w:val="0019653F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564ED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174A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1FE4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670E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C7AA9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54C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7F2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C5F37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2DA2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19626EA"/>
    <w:rsid w:val="25741C29"/>
    <w:rsid w:val="27BF730C"/>
    <w:rsid w:val="28517DB3"/>
    <w:rsid w:val="2B887546"/>
    <w:rsid w:val="2E2E26AD"/>
    <w:rsid w:val="30E61DD3"/>
    <w:rsid w:val="351854D7"/>
    <w:rsid w:val="37400CD9"/>
    <w:rsid w:val="378811F9"/>
    <w:rsid w:val="495F731D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58477F"/>
  <w15:docId w15:val="{977A05D3-F748-4841-9802-078C0D999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/>
    </w:rPr>
  </w:style>
  <w:style w:type="table" w:customStyle="1" w:styleId="TableGrid1">
    <w:name w:val="Table Grid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/>
    </w:rPr>
  </w:style>
  <w:style w:type="paragraph" w:styleId="Revision">
    <w:name w:val="Revision"/>
    <w:hidden/>
    <w:uiPriority w:val="99"/>
    <w:unhideWhenUsed/>
    <w:rsid w:val="0019653F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110</Words>
  <Characters>632</Characters>
  <Application>Microsoft Office Word</Application>
  <DocSecurity>0</DocSecurity>
  <Lines>5</Lines>
  <Paragraphs>1</Paragraphs>
  <ScaleCrop>false</ScaleCrop>
  <Company>ETSI</Company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Tuomo Saynajakangas (Nokia)</cp:lastModifiedBy>
  <cp:revision>2</cp:revision>
  <cp:lastPrinted>2020-02-05T15:54:00Z</cp:lastPrinted>
  <dcterms:created xsi:type="dcterms:W3CDTF">2025-02-19T07:05:00Z</dcterms:created>
  <dcterms:modified xsi:type="dcterms:W3CDTF">2025-02-19T07:05:00Z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76BA949C89684A80AE6C83E90B3A6579</vt:lpwstr>
  </property>
  <property fmtid="{D5CDD505-2E9C-101B-9397-08002B2CF9AE}" pid="4" name="ContentTypeId">
    <vt:lpwstr>0x0101003AA7AC0C743A294CADF60F661720E3E6</vt:lpwstr>
  </property>
</Properties>
</file>